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7F8" w:rsidRDefault="000667F8" w:rsidP="0006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HENGHAM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fl.1477-84)</w:t>
      </w:r>
    </w:p>
    <w:p w:rsidR="000667F8" w:rsidRDefault="000667F8" w:rsidP="0006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Prioress of </w:t>
      </w:r>
      <w:proofErr w:type="spellStart"/>
      <w:r>
        <w:rPr>
          <w:rFonts w:ascii="Times New Roman" w:hAnsi="Times New Roman" w:cs="Times New Roman"/>
        </w:rPr>
        <w:t>Campsey</w:t>
      </w:r>
      <w:proofErr w:type="spellEnd"/>
      <w:r>
        <w:rPr>
          <w:rFonts w:ascii="Times New Roman" w:hAnsi="Times New Roman" w:cs="Times New Roman"/>
        </w:rPr>
        <w:t xml:space="preserve"> Ash, Essex.</w:t>
      </w:r>
    </w:p>
    <w:p w:rsidR="000667F8" w:rsidRDefault="000667F8" w:rsidP="000667F8">
      <w:pPr>
        <w:rPr>
          <w:rFonts w:ascii="Times New Roman" w:hAnsi="Times New Roman" w:cs="Times New Roman"/>
        </w:rPr>
      </w:pPr>
    </w:p>
    <w:p w:rsidR="000667F8" w:rsidRDefault="000667F8" w:rsidP="000667F8">
      <w:pPr>
        <w:rPr>
          <w:rFonts w:ascii="Times New Roman" w:hAnsi="Times New Roman" w:cs="Times New Roman"/>
        </w:rPr>
      </w:pPr>
    </w:p>
    <w:p w:rsidR="000667F8" w:rsidRDefault="000667F8" w:rsidP="0006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1477</w:t>
      </w:r>
      <w:r>
        <w:rPr>
          <w:rFonts w:ascii="Times New Roman" w:hAnsi="Times New Roman" w:cs="Times New Roman"/>
        </w:rPr>
        <w:tab/>
        <w:t>She became Prioress.   (V.C.H. Suffolk vol.2 pp.112-6)</w:t>
      </w:r>
    </w:p>
    <w:p w:rsidR="000667F8" w:rsidRDefault="000667F8" w:rsidP="0006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debt against Robert </w:t>
      </w:r>
      <w:proofErr w:type="spellStart"/>
      <w:r>
        <w:rPr>
          <w:rFonts w:ascii="Times New Roman" w:hAnsi="Times New Roman" w:cs="Times New Roman"/>
        </w:rPr>
        <w:t>Tylles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0667F8" w:rsidRDefault="000667F8" w:rsidP="0006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667F8" w:rsidRDefault="000667F8" w:rsidP="000667F8">
      <w:pPr>
        <w:rPr>
          <w:rFonts w:ascii="Times New Roman" w:hAnsi="Times New Roman" w:cs="Times New Roman"/>
        </w:rPr>
      </w:pPr>
    </w:p>
    <w:p w:rsidR="000667F8" w:rsidRDefault="000667F8" w:rsidP="000667F8">
      <w:pPr>
        <w:rPr>
          <w:rFonts w:ascii="Times New Roman" w:hAnsi="Times New Roman" w:cs="Times New Roman"/>
        </w:rPr>
      </w:pPr>
    </w:p>
    <w:p w:rsidR="000667F8" w:rsidRDefault="000667F8" w:rsidP="0006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2018</w:t>
      </w:r>
    </w:p>
    <w:p w:rsidR="006B2F86" w:rsidRPr="00E71FC3" w:rsidRDefault="000667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7F8" w:rsidRDefault="000667F8" w:rsidP="00E71FC3">
      <w:r>
        <w:separator/>
      </w:r>
    </w:p>
  </w:endnote>
  <w:endnote w:type="continuationSeparator" w:id="0">
    <w:p w:rsidR="000667F8" w:rsidRDefault="000667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7F8" w:rsidRDefault="000667F8" w:rsidP="00E71FC3">
      <w:r>
        <w:separator/>
      </w:r>
    </w:p>
  </w:footnote>
  <w:footnote w:type="continuationSeparator" w:id="0">
    <w:p w:rsidR="000667F8" w:rsidRDefault="000667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7F8"/>
    <w:rsid w:val="000667F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E44342-9C16-453E-900C-279AF556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67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67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2018-01-19T20:22:00Z</dcterms:created>
  <dcterms:modified xsi:type="dcterms:W3CDTF">2018-01-19T20:23:00Z</dcterms:modified>
</cp:coreProperties>
</file>